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8B" w:rsidRDefault="0078508B" w:rsidP="00C83BCC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p w:rsidR="0078508B" w:rsidRDefault="0078508B" w:rsidP="00C83BCC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Приложение № 12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05"/>
        <w:gridCol w:w="5681"/>
      </w:tblGrid>
      <w:tr w:rsidR="0078508B" w:rsidRPr="00C83BCC" w:rsidTr="00C83BCC">
        <w:tc>
          <w:tcPr>
            <w:tcW w:w="9105" w:type="dxa"/>
          </w:tcPr>
          <w:p w:rsidR="0078508B" w:rsidRPr="00C83BCC" w:rsidRDefault="0078508B" w:rsidP="00AC5E9A">
            <w:pPr>
              <w:pStyle w:val="NoSpacing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78508B" w:rsidRPr="00C83BCC" w:rsidRDefault="0078508B" w:rsidP="00C83BCC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BCC">
              <w:rPr>
                <w:rFonts w:ascii="Times New Roman" w:eastAsia="Calibri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78508B" w:rsidRPr="00C83BCC" w:rsidTr="00C83BCC">
        <w:tc>
          <w:tcPr>
            <w:tcW w:w="9105" w:type="dxa"/>
          </w:tcPr>
          <w:p w:rsidR="0078508B" w:rsidRPr="00C83BCC" w:rsidRDefault="0078508B" w:rsidP="00AC5E9A">
            <w:pPr>
              <w:pStyle w:val="NoSpacing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78508B" w:rsidRPr="00C83BCC" w:rsidRDefault="0078508B" w:rsidP="00C83BCC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BCC">
              <w:rPr>
                <w:rFonts w:ascii="Times New Roman" w:eastAsia="Calibri" w:hAnsi="Times New Roman" w:cs="Times New Roman"/>
                <w:sz w:val="28"/>
                <w:szCs w:val="28"/>
              </w:rPr>
              <w:t>работников муниципального бюджетного</w:t>
            </w:r>
          </w:p>
        </w:tc>
      </w:tr>
      <w:tr w:rsidR="0078508B" w:rsidRPr="00C83BCC" w:rsidTr="00C83BCC">
        <w:tc>
          <w:tcPr>
            <w:tcW w:w="9105" w:type="dxa"/>
          </w:tcPr>
          <w:p w:rsidR="0078508B" w:rsidRPr="00C83BCC" w:rsidRDefault="0078508B" w:rsidP="00AC5E9A">
            <w:pPr>
              <w:pStyle w:val="NoSpacing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78508B" w:rsidRPr="00C83BCC" w:rsidRDefault="0078508B" w:rsidP="00C83BCC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BCC">
              <w:rPr>
                <w:rFonts w:ascii="Times New Roman" w:eastAsia="Calibri" w:hAnsi="Times New Roman" w:cs="Times New Roman"/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78508B" w:rsidRPr="00C83BCC" w:rsidTr="00C83BCC">
        <w:tc>
          <w:tcPr>
            <w:tcW w:w="9105" w:type="dxa"/>
          </w:tcPr>
          <w:p w:rsidR="0078508B" w:rsidRPr="00C83BCC" w:rsidRDefault="0078508B" w:rsidP="00C83BCC">
            <w:pPr>
              <w:pStyle w:val="NoSpacing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78508B" w:rsidRPr="00C83BCC" w:rsidRDefault="0078508B" w:rsidP="00C83BCC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BCC">
              <w:rPr>
                <w:rFonts w:ascii="Times New Roman" w:eastAsia="Calibri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78508B" w:rsidRPr="00C83BCC" w:rsidTr="00C83BCC">
        <w:tc>
          <w:tcPr>
            <w:tcW w:w="9105" w:type="dxa"/>
          </w:tcPr>
          <w:p w:rsidR="0078508B" w:rsidRPr="00C83BCC" w:rsidRDefault="0078508B" w:rsidP="00AC5E9A">
            <w:pPr>
              <w:pStyle w:val="NoSpacing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78508B" w:rsidRPr="00C83BCC" w:rsidRDefault="0078508B" w:rsidP="00C83BCC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BCC">
              <w:rPr>
                <w:rFonts w:ascii="Times New Roman" w:eastAsia="Calibri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  <w:tr w:rsidR="0078508B" w:rsidRPr="00C83BCC" w:rsidTr="00C83BCC">
        <w:tc>
          <w:tcPr>
            <w:tcW w:w="9105" w:type="dxa"/>
          </w:tcPr>
          <w:p w:rsidR="0078508B" w:rsidRPr="00C83BCC" w:rsidRDefault="0078508B" w:rsidP="00C83BCC">
            <w:pPr>
              <w:pStyle w:val="NoSpacing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1" w:type="dxa"/>
          </w:tcPr>
          <w:p w:rsidR="0078508B" w:rsidRPr="00C83BCC" w:rsidRDefault="0078508B" w:rsidP="00AC5E9A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8508B" w:rsidRPr="00054285" w:rsidRDefault="0078508B" w:rsidP="000542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Примерная ф</w:t>
      </w:r>
      <w:r w:rsidRPr="00054285">
        <w:rPr>
          <w:b/>
          <w:bCs/>
          <w:sz w:val="28"/>
          <w:szCs w:val="28"/>
        </w:rPr>
        <w:t xml:space="preserve">орма тарификационного списка </w:t>
      </w:r>
    </w:p>
    <w:p w:rsidR="0078508B" w:rsidRPr="00054285" w:rsidRDefault="0078508B" w:rsidP="00054285">
      <w:pPr>
        <w:jc w:val="center"/>
        <w:rPr>
          <w:b/>
          <w:bCs/>
          <w:sz w:val="28"/>
          <w:szCs w:val="28"/>
        </w:rPr>
      </w:pPr>
      <w:r w:rsidRPr="00054285">
        <w:rPr>
          <w:b/>
          <w:bCs/>
          <w:sz w:val="28"/>
          <w:szCs w:val="28"/>
        </w:rPr>
        <w:t>работников образовательных учреждений.</w:t>
      </w:r>
    </w:p>
    <w:p w:rsidR="0078508B" w:rsidRPr="00054285" w:rsidRDefault="0078508B" w:rsidP="00054285">
      <w:pPr>
        <w:rPr>
          <w:b/>
          <w:bCs/>
        </w:rPr>
      </w:pPr>
    </w:p>
    <w:p w:rsidR="0078508B" w:rsidRDefault="0078508B" w:rsidP="000542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Тарификационный список работников __________________________________ на ____________учебный год. </w:t>
      </w:r>
    </w:p>
    <w:p w:rsidR="0078508B" w:rsidRPr="00054285" w:rsidRDefault="0078508B" w:rsidP="000542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название образовательного учреждения</w:t>
      </w:r>
    </w:p>
    <w:p w:rsidR="0078508B" w:rsidRPr="0048796E" w:rsidRDefault="0078508B" w:rsidP="00054285">
      <w:pPr>
        <w:jc w:val="center"/>
        <w:rPr>
          <w:sz w:val="28"/>
          <w:szCs w:val="28"/>
        </w:rPr>
      </w:pPr>
    </w:p>
    <w:tbl>
      <w:tblPr>
        <w:tblW w:w="142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"/>
        <w:gridCol w:w="701"/>
        <w:gridCol w:w="851"/>
        <w:gridCol w:w="708"/>
        <w:gridCol w:w="1134"/>
        <w:gridCol w:w="709"/>
        <w:gridCol w:w="709"/>
        <w:gridCol w:w="709"/>
        <w:gridCol w:w="708"/>
        <w:gridCol w:w="709"/>
        <w:gridCol w:w="709"/>
        <w:gridCol w:w="1134"/>
        <w:gridCol w:w="851"/>
        <w:gridCol w:w="600"/>
        <w:gridCol w:w="675"/>
        <w:gridCol w:w="709"/>
        <w:gridCol w:w="709"/>
        <w:gridCol w:w="675"/>
        <w:gridCol w:w="742"/>
      </w:tblGrid>
      <w:tr w:rsidR="0078508B" w:rsidRPr="00CB59F2">
        <w:trPr>
          <w:cantSplit/>
          <w:trHeight w:val="4137"/>
        </w:trPr>
        <w:tc>
          <w:tcPr>
            <w:tcW w:w="541" w:type="dxa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№ п/п</w:t>
            </w:r>
          </w:p>
        </w:tc>
        <w:tc>
          <w:tcPr>
            <w:tcW w:w="701" w:type="dxa"/>
            <w:textDirection w:val="btLr"/>
            <w:vAlign w:val="center"/>
          </w:tcPr>
          <w:p w:rsidR="0078508B" w:rsidRPr="009C3987" w:rsidRDefault="0078508B" w:rsidP="009C3987">
            <w:pPr>
              <w:ind w:left="113" w:right="113"/>
              <w:jc w:val="center"/>
            </w:pPr>
            <w:r w:rsidRPr="009C3987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851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708" w:type="dxa"/>
            <w:textDirection w:val="btLr"/>
            <w:vAlign w:val="center"/>
          </w:tcPr>
          <w:p w:rsidR="0078508B" w:rsidRPr="009C3987" w:rsidRDefault="0078508B" w:rsidP="009C3987">
            <w:pPr>
              <w:ind w:left="113" w:right="113"/>
              <w:jc w:val="center"/>
            </w:pPr>
            <w:r w:rsidRPr="009C3987">
              <w:rPr>
                <w:sz w:val="22"/>
                <w:szCs w:val="22"/>
              </w:rPr>
              <w:t>Преподаваемый предмет</w:t>
            </w:r>
          </w:p>
        </w:tc>
        <w:tc>
          <w:tcPr>
            <w:tcW w:w="1134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Образование: какие учебн.</w:t>
            </w:r>
            <w:bookmarkStart w:id="0" w:name="_GoBack"/>
            <w:bookmarkEnd w:id="0"/>
            <w:r w:rsidRPr="009C3987">
              <w:rPr>
                <w:sz w:val="22"/>
                <w:szCs w:val="22"/>
              </w:rPr>
              <w:t>заведения окончил или на каком курсе и какого учебн. заведения учится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Стаж педагогической работы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Квалификационная категория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  <w:rPr>
                <w:b/>
                <w:bCs/>
              </w:rPr>
            </w:pPr>
            <w:r w:rsidRPr="009C3987">
              <w:rPr>
                <w:b/>
                <w:bCs/>
                <w:sz w:val="22"/>
                <w:szCs w:val="22"/>
              </w:rPr>
              <w:t>Базовая единица</w:t>
            </w:r>
          </w:p>
        </w:tc>
        <w:tc>
          <w:tcPr>
            <w:tcW w:w="708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Коэфф. професс. квалиф. группы должностей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Коэффициент уровня образования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Коэффициент специфики работы</w:t>
            </w:r>
          </w:p>
        </w:tc>
        <w:tc>
          <w:tcPr>
            <w:tcW w:w="1134" w:type="dxa"/>
            <w:textDirection w:val="btLr"/>
          </w:tcPr>
          <w:p w:rsidR="0078508B" w:rsidRPr="009C3987" w:rsidRDefault="0078508B" w:rsidP="009C3987">
            <w:pPr>
              <w:ind w:left="113" w:right="113"/>
              <w:jc w:val="center"/>
            </w:pPr>
            <w:r w:rsidRPr="009C3987">
              <w:rPr>
                <w:sz w:val="22"/>
                <w:szCs w:val="22"/>
              </w:rPr>
              <w:t>Коэффициент ежемесячной денежной компенсации на книгоиздательскую продукцию</w:t>
            </w:r>
          </w:p>
        </w:tc>
        <w:tc>
          <w:tcPr>
            <w:tcW w:w="851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  <w:rPr>
                <w:b/>
                <w:bCs/>
              </w:rPr>
            </w:pPr>
            <w:r w:rsidRPr="009C3987">
              <w:rPr>
                <w:b/>
                <w:bCs/>
                <w:sz w:val="22"/>
                <w:szCs w:val="22"/>
              </w:rPr>
              <w:t>Базовый оклад</w:t>
            </w:r>
          </w:p>
        </w:tc>
        <w:tc>
          <w:tcPr>
            <w:tcW w:w="600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Коэфф. педагогического стажа</w:t>
            </w:r>
          </w:p>
        </w:tc>
        <w:tc>
          <w:tcPr>
            <w:tcW w:w="675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Коэфф. квалификации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Коэфф. за ведомственные знаки, награды</w:t>
            </w:r>
          </w:p>
        </w:tc>
        <w:tc>
          <w:tcPr>
            <w:tcW w:w="709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  <w:rPr>
                <w:b/>
                <w:bCs/>
              </w:rPr>
            </w:pPr>
            <w:r w:rsidRPr="009C3987">
              <w:rPr>
                <w:b/>
                <w:bCs/>
                <w:sz w:val="22"/>
                <w:szCs w:val="22"/>
              </w:rPr>
              <w:t>Оклад</w:t>
            </w:r>
          </w:p>
        </w:tc>
        <w:tc>
          <w:tcPr>
            <w:tcW w:w="675" w:type="dxa"/>
            <w:textDirection w:val="btLr"/>
            <w:vAlign w:val="center"/>
          </w:tcPr>
          <w:p w:rsidR="0078508B" w:rsidRPr="009C3987" w:rsidRDefault="0078508B" w:rsidP="009C3987">
            <w:pPr>
              <w:ind w:left="113" w:right="113"/>
              <w:jc w:val="center"/>
            </w:pPr>
            <w:r w:rsidRPr="009C3987">
              <w:rPr>
                <w:sz w:val="22"/>
                <w:szCs w:val="22"/>
              </w:rPr>
              <w:t>Число уроков в неделю</w:t>
            </w:r>
          </w:p>
          <w:p w:rsidR="0078508B" w:rsidRPr="009C3987" w:rsidRDefault="0078508B" w:rsidP="009C3987">
            <w:pPr>
              <w:ind w:left="113" w:right="113"/>
              <w:jc w:val="center"/>
            </w:pPr>
          </w:p>
        </w:tc>
        <w:tc>
          <w:tcPr>
            <w:tcW w:w="742" w:type="dxa"/>
            <w:textDirection w:val="btLr"/>
            <w:vAlign w:val="center"/>
          </w:tcPr>
          <w:p w:rsidR="0078508B" w:rsidRPr="009C3987" w:rsidRDefault="0078508B" w:rsidP="009C3987">
            <w:pPr>
              <w:jc w:val="center"/>
              <w:rPr>
                <w:b/>
                <w:bCs/>
              </w:rPr>
            </w:pPr>
            <w:r w:rsidRPr="009C3987">
              <w:rPr>
                <w:b/>
                <w:bCs/>
                <w:sz w:val="22"/>
                <w:szCs w:val="22"/>
              </w:rPr>
              <w:t>СУММА за месяц</w:t>
            </w:r>
          </w:p>
        </w:tc>
      </w:tr>
      <w:tr w:rsidR="0078508B" w:rsidRPr="00CB59F2">
        <w:trPr>
          <w:cantSplit/>
          <w:trHeight w:val="227"/>
        </w:trPr>
        <w:tc>
          <w:tcPr>
            <w:tcW w:w="541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</w:t>
            </w:r>
          </w:p>
        </w:tc>
        <w:tc>
          <w:tcPr>
            <w:tcW w:w="701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13</w:t>
            </w:r>
          </w:p>
        </w:tc>
        <w:tc>
          <w:tcPr>
            <w:tcW w:w="600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14</w:t>
            </w:r>
          </w:p>
        </w:tc>
        <w:tc>
          <w:tcPr>
            <w:tcW w:w="675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17</w:t>
            </w:r>
          </w:p>
        </w:tc>
        <w:tc>
          <w:tcPr>
            <w:tcW w:w="675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18</w:t>
            </w:r>
          </w:p>
        </w:tc>
        <w:tc>
          <w:tcPr>
            <w:tcW w:w="742" w:type="dxa"/>
          </w:tcPr>
          <w:p w:rsidR="0078508B" w:rsidRPr="009C3987" w:rsidRDefault="0078508B" w:rsidP="009C3987">
            <w:pPr>
              <w:jc w:val="center"/>
            </w:pPr>
            <w:r w:rsidRPr="009C3987">
              <w:rPr>
                <w:sz w:val="22"/>
                <w:szCs w:val="22"/>
              </w:rPr>
              <w:t>19</w:t>
            </w:r>
          </w:p>
        </w:tc>
      </w:tr>
    </w:tbl>
    <w:p w:rsidR="0078508B" w:rsidRPr="00110157" w:rsidRDefault="0078508B">
      <w:pPr>
        <w:rPr>
          <w:sz w:val="16"/>
          <w:szCs w:val="16"/>
        </w:rPr>
      </w:pPr>
    </w:p>
    <w:p w:rsidR="0078508B" w:rsidRDefault="0078508B" w:rsidP="00054285">
      <w:r>
        <w:t>Директор ____________________</w:t>
      </w:r>
    </w:p>
    <w:p w:rsidR="0078508B" w:rsidRDefault="0078508B" w:rsidP="00054285">
      <w:r>
        <w:t>Бухгалтер ____________________</w:t>
      </w:r>
    </w:p>
    <w:p w:rsidR="0078508B" w:rsidRDefault="0078508B" w:rsidP="00110157">
      <w:r>
        <w:t>___________</w:t>
      </w:r>
    </w:p>
    <w:p w:rsidR="0078508B" w:rsidRDefault="0078508B" w:rsidP="00110157">
      <w:r w:rsidRPr="006A0466">
        <w:t xml:space="preserve">При изменении в течение учебного года </w:t>
      </w:r>
      <w:r>
        <w:t xml:space="preserve">образования, </w:t>
      </w:r>
      <w:r w:rsidRPr="006A0466">
        <w:t>стажа, квалификации, дающих право на изменение  оклада,  заработная плата</w:t>
      </w:r>
      <w:r>
        <w:t xml:space="preserve"> начисляется в соответствии с новым </w:t>
      </w:r>
      <w:r w:rsidRPr="006A0466">
        <w:t>оклад</w:t>
      </w:r>
      <w:r>
        <w:t>ом</w:t>
      </w:r>
      <w:r w:rsidRPr="006A0466">
        <w:t>, с учетом увеличения стаж</w:t>
      </w:r>
      <w:r>
        <w:t>а,</w:t>
      </w:r>
      <w:r w:rsidRPr="006A0466">
        <w:t xml:space="preserve"> изменения квалификации</w:t>
      </w:r>
      <w:r>
        <w:t xml:space="preserve"> и образования, на основании приказа руководителя образовательного учреждения.</w:t>
      </w:r>
    </w:p>
    <w:sectPr w:rsidR="0078508B" w:rsidSect="00110157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8E3"/>
    <w:rsid w:val="00054285"/>
    <w:rsid w:val="00095AAA"/>
    <w:rsid w:val="000C4D5A"/>
    <w:rsid w:val="00110157"/>
    <w:rsid w:val="00153017"/>
    <w:rsid w:val="001A35ED"/>
    <w:rsid w:val="002F68E3"/>
    <w:rsid w:val="00335F25"/>
    <w:rsid w:val="0048796E"/>
    <w:rsid w:val="00516834"/>
    <w:rsid w:val="005A7686"/>
    <w:rsid w:val="005B7022"/>
    <w:rsid w:val="0066025C"/>
    <w:rsid w:val="006A0466"/>
    <w:rsid w:val="00755115"/>
    <w:rsid w:val="0078508B"/>
    <w:rsid w:val="00872733"/>
    <w:rsid w:val="00881BCB"/>
    <w:rsid w:val="008C617B"/>
    <w:rsid w:val="008D565A"/>
    <w:rsid w:val="009634C1"/>
    <w:rsid w:val="009C3987"/>
    <w:rsid w:val="00AC5E9A"/>
    <w:rsid w:val="00B6514E"/>
    <w:rsid w:val="00B91397"/>
    <w:rsid w:val="00C254F5"/>
    <w:rsid w:val="00C83BCC"/>
    <w:rsid w:val="00CB59F2"/>
    <w:rsid w:val="00CD5A58"/>
    <w:rsid w:val="00D9521D"/>
    <w:rsid w:val="00DC33D2"/>
    <w:rsid w:val="00E24E8F"/>
    <w:rsid w:val="00E67026"/>
    <w:rsid w:val="00E72EAA"/>
    <w:rsid w:val="00ED131B"/>
    <w:rsid w:val="00F47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54285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054285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4285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CB59F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0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213</Words>
  <Characters>1216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36</cp:revision>
  <cp:lastPrinted>2016-07-19T14:31:00Z</cp:lastPrinted>
  <dcterms:created xsi:type="dcterms:W3CDTF">2013-10-11T07:14:00Z</dcterms:created>
  <dcterms:modified xsi:type="dcterms:W3CDTF">2016-07-19T14:31:00Z</dcterms:modified>
</cp:coreProperties>
</file>